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9113D" w14:textId="77777777" w:rsidR="008F208A" w:rsidRDefault="008F208A" w:rsidP="008F2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BACHECROFT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7AD73530" w14:textId="77777777" w:rsidR="008F208A" w:rsidRDefault="008F208A" w:rsidP="008F208A">
      <w:pPr>
        <w:pStyle w:val="NoSpacing"/>
        <w:rPr>
          <w:rFonts w:cs="Times New Roman"/>
          <w:szCs w:val="24"/>
        </w:rPr>
      </w:pPr>
    </w:p>
    <w:p w14:paraId="2D205F29" w14:textId="77777777" w:rsidR="008F208A" w:rsidRDefault="008F208A" w:rsidP="008F208A">
      <w:pPr>
        <w:pStyle w:val="NoSpacing"/>
        <w:rPr>
          <w:rFonts w:cs="Times New Roman"/>
          <w:szCs w:val="24"/>
        </w:rPr>
      </w:pPr>
    </w:p>
    <w:p w14:paraId="4DEF70F3" w14:textId="77777777" w:rsidR="008F208A" w:rsidRDefault="008F208A" w:rsidP="008F2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Dec.1498</w:t>
      </w:r>
      <w:r>
        <w:rPr>
          <w:rFonts w:cs="Times New Roman"/>
          <w:szCs w:val="24"/>
        </w:rPr>
        <w:tab/>
        <w:t xml:space="preserve">He was one of those to whom Nicholas Miller of </w:t>
      </w:r>
      <w:proofErr w:type="spellStart"/>
      <w:r>
        <w:rPr>
          <w:rFonts w:cs="Times New Roman"/>
          <w:szCs w:val="24"/>
        </w:rPr>
        <w:t>Rybergh</w:t>
      </w:r>
      <w:proofErr w:type="spellEnd"/>
      <w:r>
        <w:rPr>
          <w:rFonts w:cs="Times New Roman"/>
          <w:szCs w:val="24"/>
        </w:rPr>
        <w:t xml:space="preserve">(q.v.) granted </w:t>
      </w:r>
    </w:p>
    <w:p w14:paraId="75CCF7EF" w14:textId="77777777" w:rsidR="008F208A" w:rsidRDefault="008F208A" w:rsidP="008F2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 in Fincham.       (T.N.A. ref. Hare 1861 192x6)</w:t>
      </w:r>
    </w:p>
    <w:p w14:paraId="53508DF9" w14:textId="77777777" w:rsidR="008F208A" w:rsidRDefault="008F208A" w:rsidP="008F208A">
      <w:pPr>
        <w:pStyle w:val="NoSpacing"/>
        <w:rPr>
          <w:rFonts w:cs="Times New Roman"/>
          <w:szCs w:val="24"/>
        </w:rPr>
      </w:pPr>
    </w:p>
    <w:p w14:paraId="546376ED" w14:textId="77777777" w:rsidR="008F208A" w:rsidRDefault="008F208A" w:rsidP="008F208A">
      <w:pPr>
        <w:pStyle w:val="NoSpacing"/>
        <w:rPr>
          <w:rFonts w:cs="Times New Roman"/>
          <w:szCs w:val="24"/>
        </w:rPr>
      </w:pPr>
    </w:p>
    <w:p w14:paraId="06D64A67" w14:textId="77777777" w:rsidR="008F208A" w:rsidRDefault="008F208A" w:rsidP="008F2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December 2024</w:t>
      </w:r>
    </w:p>
    <w:p w14:paraId="63CB1C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094C0" w14:textId="77777777" w:rsidR="008F208A" w:rsidRDefault="008F208A" w:rsidP="009139A6">
      <w:r>
        <w:separator/>
      </w:r>
    </w:p>
  </w:endnote>
  <w:endnote w:type="continuationSeparator" w:id="0">
    <w:p w14:paraId="7EE9C7D8" w14:textId="77777777" w:rsidR="008F208A" w:rsidRDefault="008F20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468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B7F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F6B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2DF4C" w14:textId="77777777" w:rsidR="008F208A" w:rsidRDefault="008F208A" w:rsidP="009139A6">
      <w:r>
        <w:separator/>
      </w:r>
    </w:p>
  </w:footnote>
  <w:footnote w:type="continuationSeparator" w:id="0">
    <w:p w14:paraId="4B570E77" w14:textId="77777777" w:rsidR="008F208A" w:rsidRDefault="008F20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538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645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F29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08A"/>
    <w:rsid w:val="000666E0"/>
    <w:rsid w:val="002510B7"/>
    <w:rsid w:val="00270799"/>
    <w:rsid w:val="00464D0F"/>
    <w:rsid w:val="005C130B"/>
    <w:rsid w:val="00826F5C"/>
    <w:rsid w:val="008F208A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B7F58"/>
  <w15:chartTrackingRefBased/>
  <w15:docId w15:val="{E56C5A99-4E30-4370-92F1-FBE362543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2024-12-31T21:18:00Z</dcterms:created>
  <dcterms:modified xsi:type="dcterms:W3CDTF">2024-12-31T21:18:00Z</dcterms:modified>
</cp:coreProperties>
</file>